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1B" w:rsidRPr="004024BD" w:rsidRDefault="0004161B" w:rsidP="004024BD">
      <w:pPr>
        <w:jc w:val="center"/>
        <w:rPr>
          <w:sz w:val="32"/>
          <w:szCs w:val="32"/>
        </w:rPr>
      </w:pPr>
      <w:r w:rsidRPr="004024BD">
        <w:rPr>
          <w:rFonts w:hint="eastAsia"/>
          <w:sz w:val="32"/>
          <w:szCs w:val="32"/>
        </w:rPr>
        <w:t>关于推荐扬州大学培训专家库人选的通知</w:t>
      </w:r>
    </w:p>
    <w:p w:rsidR="0004161B" w:rsidRDefault="0004161B" w:rsidP="004024BD">
      <w:r>
        <w:rPr>
          <w:rFonts w:hint="eastAsia"/>
        </w:rPr>
        <w:t>各学院：</w:t>
      </w:r>
    </w:p>
    <w:p w:rsidR="0004161B" w:rsidRDefault="0004161B" w:rsidP="004024BD">
      <w:r>
        <w:t xml:space="preserve">    </w:t>
      </w:r>
      <w:r>
        <w:rPr>
          <w:rFonts w:hint="eastAsia"/>
        </w:rPr>
        <w:t>为了进一步做好培训工作，整合培训资源，做到资源共享，便于承接高层次、高水平和影响大的培训项目，现建立扬州大学培训专家库。现将有关事项通知如下：</w:t>
      </w:r>
    </w:p>
    <w:p w:rsidR="0004161B" w:rsidRPr="004024BD" w:rsidRDefault="0004161B" w:rsidP="004024BD">
      <w:pPr>
        <w:rPr>
          <w:b/>
        </w:rPr>
      </w:pPr>
      <w:r>
        <w:t xml:space="preserve">  </w:t>
      </w:r>
      <w:r w:rsidRPr="004024BD">
        <w:rPr>
          <w:b/>
        </w:rPr>
        <w:t xml:space="preserve"> </w:t>
      </w:r>
      <w:r w:rsidRPr="004024BD">
        <w:rPr>
          <w:rFonts w:hint="eastAsia"/>
          <w:b/>
        </w:rPr>
        <w:t>一、建库目的</w:t>
      </w:r>
    </w:p>
    <w:p w:rsidR="0004161B" w:rsidRDefault="0004161B" w:rsidP="004024BD">
      <w:r>
        <w:t xml:space="preserve">   </w:t>
      </w:r>
      <w:r>
        <w:rPr>
          <w:rFonts w:hint="eastAsia"/>
        </w:rPr>
        <w:t>建立培训专家库便于各学院和社会了解我校培训资源，共享培训资源，开发综合性和高水平培训项目，更好地发挥高校服务社会的职能。</w:t>
      </w:r>
    </w:p>
    <w:p w:rsidR="0004161B" w:rsidRPr="004024BD" w:rsidRDefault="0004161B" w:rsidP="004024BD">
      <w:pPr>
        <w:rPr>
          <w:b/>
        </w:rPr>
      </w:pPr>
      <w:r>
        <w:t xml:space="preserve">   </w:t>
      </w:r>
      <w:r w:rsidRPr="004024BD">
        <w:rPr>
          <w:rFonts w:hint="eastAsia"/>
          <w:b/>
        </w:rPr>
        <w:t>二、入选条件</w:t>
      </w:r>
    </w:p>
    <w:p w:rsidR="0004161B" w:rsidRDefault="0004161B" w:rsidP="004024BD">
      <w:r>
        <w:t xml:space="preserve">  </w:t>
      </w:r>
      <w:r>
        <w:rPr>
          <w:rFonts w:hint="eastAsia"/>
        </w:rPr>
        <w:t>我校专兼职教师；热心培训工作；有比较丰富的培训经验；开设不同类型专题讲座</w:t>
      </w:r>
      <w:r>
        <w:t>3</w:t>
      </w:r>
      <w:r>
        <w:rPr>
          <w:rFonts w:hint="eastAsia"/>
        </w:rPr>
        <w:t>个以上。</w:t>
      </w:r>
    </w:p>
    <w:p w:rsidR="0004161B" w:rsidRPr="004024BD" w:rsidRDefault="0004161B" w:rsidP="004024BD">
      <w:pPr>
        <w:rPr>
          <w:b/>
        </w:rPr>
      </w:pPr>
      <w:r>
        <w:t xml:space="preserve">   </w:t>
      </w:r>
      <w:r w:rsidRPr="004024BD">
        <w:rPr>
          <w:rFonts w:hint="eastAsia"/>
          <w:b/>
        </w:rPr>
        <w:t>三、推荐名额和上报时间</w:t>
      </w:r>
    </w:p>
    <w:p w:rsidR="0004161B" w:rsidRDefault="0004161B" w:rsidP="004024BD">
      <w:r>
        <w:t xml:space="preserve">   </w:t>
      </w:r>
      <w:r>
        <w:rPr>
          <w:rFonts w:hint="eastAsia"/>
        </w:rPr>
        <w:t>请各学院根据学院实际情况，推荐培训专家库人选</w:t>
      </w:r>
      <w:r>
        <w:t>6-10</w:t>
      </w:r>
      <w:r>
        <w:rPr>
          <w:rFonts w:hint="eastAsia"/>
        </w:rPr>
        <w:t>名，纸质材料于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0"/>
          <w:attr w:name="Year" w:val="2014"/>
        </w:smartTagPr>
        <w:r>
          <w:t>10</w:t>
        </w:r>
        <w:r>
          <w:rPr>
            <w:rFonts w:hint="eastAsia"/>
          </w:rPr>
          <w:t>月</w:t>
        </w:r>
        <w:r>
          <w:t>15</w:t>
        </w:r>
        <w:r>
          <w:rPr>
            <w:rFonts w:hint="eastAsia"/>
          </w:rPr>
          <w:t>日</w:t>
        </w:r>
      </w:smartTag>
      <w:r>
        <w:rPr>
          <w:rFonts w:hint="eastAsia"/>
        </w:rPr>
        <w:t>交继续教育处培训科，电子版上传</w:t>
      </w:r>
      <w:r>
        <w:t>szzhang@yzu.edu.cn</w:t>
      </w:r>
      <w:r>
        <w:rPr>
          <w:rFonts w:hint="eastAsia"/>
        </w:rPr>
        <w:t>或</w:t>
      </w:r>
      <w:r>
        <w:t>QQ:1980520487</w:t>
      </w:r>
      <w:r>
        <w:rPr>
          <w:rFonts w:hint="eastAsia"/>
        </w:rPr>
        <w:t>。</w:t>
      </w:r>
    </w:p>
    <w:p w:rsidR="0004161B" w:rsidRDefault="0004161B" w:rsidP="004024BD">
      <w:r>
        <w:t xml:space="preserve">   </w:t>
      </w:r>
      <w:r>
        <w:rPr>
          <w:rFonts w:hint="eastAsia"/>
        </w:rPr>
        <w:t>我们将整理编印《扬州大学培训专家库》</w:t>
      </w:r>
      <w:r>
        <w:t>,</w:t>
      </w:r>
      <w:r>
        <w:rPr>
          <w:rFonts w:hint="eastAsia"/>
        </w:rPr>
        <w:t>同时在扬州大学继续教育处网站开设《扬州大学培训专家库》，</w:t>
      </w:r>
    </w:p>
    <w:p w:rsidR="0004161B" w:rsidRDefault="0004161B" w:rsidP="004024BD">
      <w:r>
        <w:t xml:space="preserve">     </w:t>
      </w:r>
      <w:r>
        <w:rPr>
          <w:rFonts w:hint="eastAsia"/>
        </w:rPr>
        <w:t>附件：</w:t>
      </w:r>
      <w:r>
        <w:t>1</w:t>
      </w:r>
      <w:r>
        <w:rPr>
          <w:rFonts w:hint="eastAsia"/>
        </w:rPr>
        <w:t>、扬州大学培训专家库人选信息表</w:t>
      </w:r>
    </w:p>
    <w:p w:rsidR="0004161B" w:rsidRDefault="0004161B" w:rsidP="004024BD">
      <w:r>
        <w:t xml:space="preserve">           2</w:t>
      </w:r>
      <w:r>
        <w:rPr>
          <w:rFonts w:hint="eastAsia"/>
        </w:rPr>
        <w:t>、扬州大学培训专家库推荐人选汇总表</w:t>
      </w:r>
    </w:p>
    <w:p w:rsidR="0004161B" w:rsidRDefault="0004161B" w:rsidP="004024BD"/>
    <w:p w:rsidR="0004161B" w:rsidRDefault="0004161B" w:rsidP="004024BD"/>
    <w:p w:rsidR="0004161B" w:rsidRDefault="0004161B" w:rsidP="004024BD"/>
    <w:p w:rsidR="0004161B" w:rsidRDefault="0004161B" w:rsidP="004024BD">
      <w:r>
        <w:t xml:space="preserve">                                                  </w:t>
      </w:r>
      <w:r>
        <w:rPr>
          <w:rFonts w:hint="eastAsia"/>
        </w:rPr>
        <w:t>扬州大学继续教育处</w:t>
      </w:r>
    </w:p>
    <w:p w:rsidR="0004161B" w:rsidRDefault="0004161B" w:rsidP="004024BD">
      <w:r>
        <w:t xml:space="preserve">                                             </w:t>
      </w:r>
      <w:r>
        <w:rPr>
          <w:rFonts w:hint="eastAsia"/>
        </w:rPr>
        <w:t xml:space="preserve">　</w:t>
      </w:r>
      <w:r>
        <w:t xml:space="preserve"> </w:t>
      </w:r>
      <w:r>
        <w:rPr>
          <w:rFonts w:hint="eastAsia"/>
        </w:rPr>
        <w:t>二〇一四年九月二十三日</w:t>
      </w:r>
    </w:p>
    <w:sectPr w:rsidR="0004161B" w:rsidSect="00787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4BD"/>
    <w:rsid w:val="0004161B"/>
    <w:rsid w:val="00111E41"/>
    <w:rsid w:val="00224524"/>
    <w:rsid w:val="002F7B33"/>
    <w:rsid w:val="00391A34"/>
    <w:rsid w:val="003E71AB"/>
    <w:rsid w:val="004024BD"/>
    <w:rsid w:val="004454DC"/>
    <w:rsid w:val="005002B9"/>
    <w:rsid w:val="00787E30"/>
    <w:rsid w:val="00A024D0"/>
    <w:rsid w:val="00B423CB"/>
    <w:rsid w:val="00FC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E3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83</Words>
  <Characters>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User</cp:lastModifiedBy>
  <cp:revision>2</cp:revision>
  <dcterms:created xsi:type="dcterms:W3CDTF">2014-10-08T00:25:00Z</dcterms:created>
  <dcterms:modified xsi:type="dcterms:W3CDTF">2014-10-08T00:33:00Z</dcterms:modified>
</cp:coreProperties>
</file>